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3A6" w:rsidRDefault="009B73A6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9B73A6" w:rsidRPr="00540ECE" w:rsidRDefault="009B73A6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9B73A6" w:rsidRPr="00540ECE" w:rsidRDefault="009B73A6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B73A6" w:rsidRPr="00540ECE" w:rsidRDefault="009B73A6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9B73A6" w:rsidRPr="00540ECE" w:rsidRDefault="009B73A6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9B73A6" w:rsidRPr="00540ECE" w:rsidRDefault="009B73A6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05.09.2024  № 187</w:t>
      </w:r>
    </w:p>
    <w:p w:rsidR="009B73A6" w:rsidRPr="00540ECE" w:rsidRDefault="009B73A6" w:rsidP="00DA0A36">
      <w:r w:rsidRPr="00540ECE">
        <w:rPr>
          <w:rFonts w:ascii="Times New Roman" w:hAnsi="Times New Roman" w:cs="Times New Roman"/>
        </w:rPr>
        <w:t>г. Унеча Брянской области</w:t>
      </w:r>
    </w:p>
    <w:p w:rsidR="009B73A6" w:rsidRDefault="009B73A6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73A6" w:rsidRPr="00544218" w:rsidRDefault="009B73A6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335</w:t>
      </w:r>
    </w:p>
    <w:p w:rsidR="009B73A6" w:rsidRPr="002C436C" w:rsidRDefault="009B73A6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B73A6" w:rsidRPr="00AA5B31" w:rsidRDefault="009B73A6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оказания дополнительной социальной поддержки на полнородных и неполнородных братьев и сестер военнослужащих (родство устанавливается на основании свидетельства о рождении, свидетельства о заключении брака и других документов), проживающих на территории Брянской области, призванных на военную службу по мобилизации в Вооруженные Силы Российской Федерации в соответствии с указам Президента Российской Федерации от 21 сентября 2022 года № 647 «Об объявлении частичной мобилизации в Российской Федерации», военнослужащих, проходящих военную службу в Вооруженных Силах Российской Федерации по контракту, участвующих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</w:t>
      </w:r>
    </w:p>
    <w:p w:rsidR="009B73A6" w:rsidRPr="00AA5B31" w:rsidRDefault="009B73A6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73A6" w:rsidRDefault="009B73A6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B73A6" w:rsidRPr="00AA5B31" w:rsidRDefault="009B73A6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73A6" w:rsidRDefault="009B73A6" w:rsidP="001F23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Порядок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питанием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A5B31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9B73A6" w:rsidRPr="00AA5B31" w:rsidRDefault="009B73A6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</w:t>
      </w:r>
      <w:r w:rsidRPr="00AA5B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166, от 14.10.2022 № 288, от 31.10.2022 № 320, от 16.12.2022 № 372, от 25.01.2023 № 7,</w:t>
      </w:r>
      <w:r w:rsidRPr="003A2F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01.02.2023 № 20, от 23.08.2024 № 175)</w:t>
      </w:r>
      <w:r w:rsidRPr="00AA5B31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9B73A6" w:rsidRPr="00AA5B31" w:rsidRDefault="009B73A6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3.1.4. </w:t>
      </w:r>
      <w:r w:rsidRPr="00AA5B31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5B31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.1.</w:t>
      </w:r>
      <w:r w:rsidRPr="00AA5B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выше</w:t>
      </w:r>
      <w:r w:rsidRPr="00AA5B31">
        <w:rPr>
          <w:rFonts w:ascii="Times New Roman" w:hAnsi="Times New Roman" w:cs="Times New Roman"/>
          <w:sz w:val="24"/>
          <w:szCs w:val="24"/>
        </w:rPr>
        <w:t xml:space="preserve">указанного Порядка </w:t>
      </w:r>
      <w:r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Pr="00AA5B31">
        <w:rPr>
          <w:rFonts w:ascii="Times New Roman" w:hAnsi="Times New Roman" w:cs="Times New Roman"/>
          <w:sz w:val="24"/>
          <w:szCs w:val="24"/>
        </w:rPr>
        <w:t>следующе</w:t>
      </w:r>
      <w:r>
        <w:rPr>
          <w:rFonts w:ascii="Times New Roman" w:hAnsi="Times New Roman" w:cs="Times New Roman"/>
          <w:sz w:val="24"/>
          <w:szCs w:val="24"/>
        </w:rPr>
        <w:t>й редакции</w:t>
      </w:r>
      <w:r w:rsidRPr="00AA5B31">
        <w:rPr>
          <w:rFonts w:ascii="Times New Roman" w:hAnsi="Times New Roman" w:cs="Times New Roman"/>
          <w:sz w:val="24"/>
          <w:szCs w:val="24"/>
        </w:rPr>
        <w:t>:</w:t>
      </w:r>
    </w:p>
    <w:p w:rsidR="009B73A6" w:rsidRDefault="009B73A6" w:rsidP="005B7F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44F3">
        <w:rPr>
          <w:rFonts w:ascii="Times New Roman" w:hAnsi="Times New Roman" w:cs="Times New Roman"/>
          <w:sz w:val="24"/>
          <w:szCs w:val="24"/>
        </w:rPr>
        <w:t xml:space="preserve">«3.1.4. Освободить от родительской платы семьи военнослужащих с детьми, </w:t>
      </w:r>
      <w:r>
        <w:rPr>
          <w:rFonts w:ascii="Times New Roman" w:hAnsi="Times New Roman" w:cs="Times New Roman"/>
          <w:sz w:val="24"/>
          <w:szCs w:val="24"/>
        </w:rPr>
        <w:t>а также</w:t>
      </w:r>
      <w:r w:rsidRPr="005944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полнородных и неполнородных братьев и сестер военнослужащих (родство устанавливается на основании свидетельства о рождении, свидетельства о заключении брака и других документов), </w:t>
      </w:r>
      <w:r w:rsidRPr="005944F3">
        <w:rPr>
          <w:rFonts w:ascii="Times New Roman" w:hAnsi="Times New Roman" w:cs="Times New Roman"/>
          <w:sz w:val="24"/>
          <w:szCs w:val="24"/>
        </w:rPr>
        <w:t xml:space="preserve">проживающих на территории Брянской области, один из родителей которых призван на военную службу по мобилизации в Вооруженные силы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от 21 сентября 2022 года № 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семьи с детьми погибших (умерших) </w:t>
      </w:r>
      <w:r w:rsidRPr="005944F3">
        <w:rPr>
          <w:rFonts w:ascii="Times New Roman" w:hAnsi="Times New Roman" w:cs="Times New Roman"/>
          <w:sz w:val="24"/>
          <w:szCs w:val="24"/>
        </w:rPr>
        <w:t>военнослужащих</w:t>
      </w:r>
      <w:r>
        <w:rPr>
          <w:rFonts w:ascii="Times New Roman" w:hAnsi="Times New Roman" w:cs="Times New Roman"/>
          <w:sz w:val="24"/>
          <w:szCs w:val="24"/>
        </w:rPr>
        <w:t xml:space="preserve">, принимавших участие в специальной военной операции, а также семьи граждан с детьми, эвакуированных из отдельных районов Курской и Белгородской областей и прибывших на территорию Брянской области».                </w:t>
      </w:r>
    </w:p>
    <w:p w:rsidR="009B73A6" w:rsidRDefault="009B73A6" w:rsidP="005E146C">
      <w:pPr>
        <w:tabs>
          <w:tab w:val="left" w:pos="0"/>
          <w:tab w:val="left" w:pos="567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1.2.  Пункт 3.4. вышеуказанного Порядка изложить в следующей редакции:</w:t>
      </w:r>
    </w:p>
    <w:p w:rsidR="009B73A6" w:rsidRDefault="009B73A6" w:rsidP="00550D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«3.4.  Для обеспечения питанием  обучающихся  из семей военнослужащих, а также</w:t>
      </w:r>
      <w:r w:rsidRPr="005944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полнородных и неполнородных братьев и сестер (родство устанавливается на основании свидетельства о рождении, свидетельства о заключении брака и других документов), </w:t>
      </w:r>
      <w:r w:rsidRPr="005944F3">
        <w:rPr>
          <w:rFonts w:ascii="Times New Roman" w:hAnsi="Times New Roman" w:cs="Times New Roman"/>
          <w:sz w:val="24"/>
          <w:szCs w:val="24"/>
        </w:rPr>
        <w:t xml:space="preserve">проживающих на территории Брянской области, один из родителей которых призван </w:t>
      </w:r>
      <w:r>
        <w:rPr>
          <w:rFonts w:ascii="Times New Roman" w:hAnsi="Times New Roman" w:cs="Times New Roman"/>
          <w:sz w:val="24"/>
          <w:szCs w:val="24"/>
        </w:rPr>
        <w:t>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</w:t>
      </w:r>
      <w:r w:rsidRPr="002937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семьи с детьми погибших (умерших) </w:t>
      </w:r>
      <w:r w:rsidRPr="005944F3">
        <w:rPr>
          <w:rFonts w:ascii="Times New Roman" w:hAnsi="Times New Roman" w:cs="Times New Roman"/>
          <w:sz w:val="24"/>
          <w:szCs w:val="24"/>
        </w:rPr>
        <w:t>военнослужащих</w:t>
      </w:r>
      <w:r>
        <w:rPr>
          <w:rFonts w:ascii="Times New Roman" w:hAnsi="Times New Roman" w:cs="Times New Roman"/>
          <w:sz w:val="24"/>
          <w:szCs w:val="24"/>
        </w:rPr>
        <w:t>, принимавших участие в специальной военной операции, а также семьи граждан с детьми, эвакуированных из отдельных районов Курской и Белгородской областей и прибывших на территорию Брянской области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в общеобразовательное учреждение предоставляется:</w:t>
      </w:r>
    </w:p>
    <w:p w:rsidR="009B73A6" w:rsidRDefault="009B73A6" w:rsidP="00A1193F">
      <w:pPr>
        <w:tabs>
          <w:tab w:val="left" w:pos="567"/>
          <w:tab w:val="left" w:pos="709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удостоверяющий личность заявителя (паспорт гражданина Российской Федерации);</w:t>
      </w:r>
    </w:p>
    <w:p w:rsidR="009B73A6" w:rsidRDefault="009B73A6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документ, подтверждающий полномочия законного представителя обучающегося (в случае подачи заявления законным представителем обучающегося);</w:t>
      </w:r>
    </w:p>
    <w:p w:rsidR="009B73A6" w:rsidRDefault="009B73A6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 свидетельство о рождении обучающегося;</w:t>
      </w:r>
    </w:p>
    <w:p w:rsidR="009B73A6" w:rsidRDefault="009B73A6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документ, выданный военным комиссариатом, подтверждающий, что один из родителей (законных представителей) призван на военную службу по мобилизации;</w:t>
      </w:r>
    </w:p>
    <w:p w:rsidR="009B73A6" w:rsidRDefault="009B73A6" w:rsidP="00F94CEA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44F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свидетельство о заключении брака;</w:t>
      </w:r>
    </w:p>
    <w:p w:rsidR="009B73A6" w:rsidRDefault="009B73A6" w:rsidP="00F94CEA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свидетельство о смерти;</w:t>
      </w:r>
    </w:p>
    <w:p w:rsidR="009B73A6" w:rsidRPr="005944F3" w:rsidRDefault="009B73A6" w:rsidP="00F94CEA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другие документы;</w:t>
      </w:r>
    </w:p>
    <w:p w:rsidR="009B73A6" w:rsidRDefault="009B73A6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заявление, прилагаемое к Порядку.</w:t>
      </w:r>
    </w:p>
    <w:p w:rsidR="009B73A6" w:rsidRDefault="009B73A6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Документы, прилагаемые к заявлению, после копирования возвращаются заявителю». </w:t>
      </w:r>
    </w:p>
    <w:p w:rsidR="009B73A6" w:rsidRPr="00AA5B31" w:rsidRDefault="009B73A6" w:rsidP="00341B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</w:t>
      </w:r>
      <w:r w:rsidRPr="00AA5B31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B73A6" w:rsidRPr="00AA5B31" w:rsidRDefault="009B73A6" w:rsidP="00A33F90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</w:t>
      </w:r>
      <w:r w:rsidRPr="00AA5B31">
        <w:rPr>
          <w:rFonts w:ascii="Times New Roman" w:hAnsi="Times New Roman" w:cs="Times New Roman"/>
          <w:sz w:val="24"/>
          <w:szCs w:val="24"/>
        </w:rPr>
        <w:t>.  Настоящее постановление вступает в силу с момента его официального опубликования и распространяет своё действие на правоотношения, возник</w:t>
      </w:r>
      <w:r>
        <w:rPr>
          <w:rFonts w:ascii="Times New Roman" w:hAnsi="Times New Roman" w:cs="Times New Roman"/>
          <w:sz w:val="24"/>
          <w:szCs w:val="24"/>
        </w:rPr>
        <w:t>шие</w:t>
      </w:r>
      <w:r w:rsidRPr="00AA5B3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B73A6" w:rsidRDefault="009B73A6" w:rsidP="005B7F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 xml:space="preserve">. Контроль за исполнением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AA5B31">
        <w:rPr>
          <w:rFonts w:ascii="Times New Roman" w:hAnsi="Times New Roman" w:cs="Times New Roman"/>
          <w:sz w:val="24"/>
          <w:szCs w:val="24"/>
        </w:rPr>
        <w:t xml:space="preserve">заместителя главы 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Волкович И.М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</w:p>
    <w:p w:rsidR="009B73A6" w:rsidRPr="00AA5B31" w:rsidRDefault="009B73A6" w:rsidP="00D54F6C">
      <w:pPr>
        <w:rPr>
          <w:rFonts w:ascii="Times New Roman" w:hAnsi="Times New Roman" w:cs="Times New Roman"/>
          <w:sz w:val="24"/>
          <w:szCs w:val="24"/>
        </w:rPr>
      </w:pPr>
    </w:p>
    <w:p w:rsidR="009B73A6" w:rsidRPr="00AA5B31" w:rsidRDefault="009B73A6" w:rsidP="00370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Pr="00AA5B31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 района</w:t>
      </w:r>
      <w:r w:rsidRPr="00AA5B3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В.А. Дуда</w:t>
      </w:r>
      <w:r w:rsidRPr="00AA5B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AA5B31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Приложение к постановлению</w:t>
      </w: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администрации Унечского района  </w:t>
      </w: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05.09.2024 № 187                 </w:t>
      </w:r>
    </w:p>
    <w:p w:rsidR="009B73A6" w:rsidRPr="00580748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80748">
        <w:rPr>
          <w:rFonts w:ascii="Times New Roman" w:hAnsi="Times New Roman" w:cs="Times New Roman"/>
          <w:sz w:val="24"/>
          <w:szCs w:val="24"/>
        </w:rPr>
        <w:t>Приложение</w:t>
      </w: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58074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807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рядку</w:t>
      </w:r>
      <w:r w:rsidRPr="005807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обеспечения питанием </w:t>
      </w: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обучающихся</w:t>
      </w:r>
      <w:r w:rsidRPr="005807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</w:p>
    <w:p w:rsidR="009B73A6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общеобразовательных учреждений</w:t>
      </w:r>
    </w:p>
    <w:p w:rsidR="009B73A6" w:rsidRPr="00580748" w:rsidRDefault="009B73A6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Унечского района</w:t>
      </w:r>
      <w:r w:rsidRPr="005807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07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73A6" w:rsidRDefault="009B73A6" w:rsidP="001A2EBC">
      <w:pPr>
        <w:pStyle w:val="NormalWeb"/>
        <w:tabs>
          <w:tab w:val="left" w:pos="5268"/>
          <w:tab w:val="left" w:pos="5812"/>
          <w:tab w:val="left" w:pos="10206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 xml:space="preserve">  </w:t>
      </w:r>
    </w:p>
    <w:p w:rsidR="009B73A6" w:rsidRDefault="009B73A6" w:rsidP="00647AC1">
      <w:pPr>
        <w:pStyle w:val="NormalWeb"/>
        <w:tabs>
          <w:tab w:val="left" w:pos="6492"/>
          <w:tab w:val="left" w:pos="8040"/>
          <w:tab w:val="right" w:pos="10205"/>
        </w:tabs>
        <w:spacing w:before="0" w:beforeAutospacing="0" w:after="0" w:afterAutospacing="0" w:line="276" w:lineRule="auto"/>
      </w:pPr>
      <w:r>
        <w:t xml:space="preserve">                                                                                         Директору  </w:t>
      </w:r>
    </w:p>
    <w:p w:rsidR="009B73A6" w:rsidRDefault="009B73A6" w:rsidP="00647AC1">
      <w:pPr>
        <w:pStyle w:val="NormalWeb"/>
        <w:tabs>
          <w:tab w:val="left" w:pos="7452"/>
        </w:tabs>
        <w:spacing w:before="0" w:beforeAutospacing="0" w:after="0" w:afterAutospacing="0" w:line="276" w:lineRule="auto"/>
      </w:pPr>
      <w:r>
        <w:t xml:space="preserve">                                                                                         ________________________________________</w:t>
      </w:r>
    </w:p>
    <w:p w:rsidR="009B73A6" w:rsidRDefault="009B73A6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  <w:rPr>
          <w:sz w:val="22"/>
          <w:szCs w:val="22"/>
        </w:rPr>
      </w:pPr>
      <w:r>
        <w:t xml:space="preserve">                                                                                         </w:t>
      </w:r>
      <w:r w:rsidRPr="00792D35">
        <w:rPr>
          <w:sz w:val="22"/>
          <w:szCs w:val="22"/>
        </w:rPr>
        <w:t>(наим</w:t>
      </w:r>
      <w:r>
        <w:rPr>
          <w:sz w:val="22"/>
          <w:szCs w:val="22"/>
        </w:rPr>
        <w:t xml:space="preserve">енование общеобразовательного учреждения)                  </w:t>
      </w:r>
    </w:p>
    <w:p w:rsidR="009B73A6" w:rsidRDefault="009B73A6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</w:pPr>
      <w:r>
        <w:rPr>
          <w:sz w:val="22"/>
          <w:szCs w:val="22"/>
        </w:rPr>
        <w:t xml:space="preserve">                                                                                                  _____</w:t>
      </w:r>
      <w:r>
        <w:t xml:space="preserve">___________________________________ </w:t>
      </w:r>
    </w:p>
    <w:p w:rsidR="009B73A6" w:rsidRDefault="009B73A6" w:rsidP="00647AC1">
      <w:pPr>
        <w:pStyle w:val="NormalWeb"/>
        <w:spacing w:before="0" w:beforeAutospacing="0" w:after="0" w:afterAutospacing="0" w:line="276" w:lineRule="auto"/>
        <w:rPr>
          <w:rFonts w:cs="Arial"/>
        </w:rPr>
      </w:pPr>
      <w:r>
        <w:t xml:space="preserve">                                                                                                                      </w:t>
      </w:r>
      <w:r>
        <w:rPr>
          <w:sz w:val="22"/>
          <w:szCs w:val="22"/>
        </w:rPr>
        <w:t xml:space="preserve">  </w:t>
      </w:r>
      <w:r w:rsidRPr="00491AC5">
        <w:rPr>
          <w:sz w:val="22"/>
          <w:szCs w:val="22"/>
        </w:rPr>
        <w:t>(Ф.И.О.</w:t>
      </w:r>
      <w:r>
        <w:rPr>
          <w:sz w:val="22"/>
          <w:szCs w:val="22"/>
        </w:rPr>
        <w:t xml:space="preserve"> директора)</w:t>
      </w:r>
    </w:p>
    <w:p w:rsidR="009B73A6" w:rsidRDefault="009B73A6" w:rsidP="008D4F5D">
      <w:pPr>
        <w:pStyle w:val="NormalWeb"/>
        <w:tabs>
          <w:tab w:val="left" w:pos="5388"/>
          <w:tab w:val="left" w:pos="5940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>_____________________</w:t>
      </w:r>
      <w:r>
        <w:tab/>
        <w:t>____________________</w:t>
      </w:r>
    </w:p>
    <w:p w:rsidR="009B73A6" w:rsidRPr="00491AC5" w:rsidRDefault="009B73A6" w:rsidP="00647AC1">
      <w:pPr>
        <w:pStyle w:val="NormalWeb"/>
        <w:spacing w:before="0" w:beforeAutospacing="0" w:after="0" w:afterAutospacing="0" w:line="276" w:lineRule="auto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491AC5">
        <w:rPr>
          <w:sz w:val="22"/>
          <w:szCs w:val="22"/>
        </w:rPr>
        <w:t>(Ф.И.О. родителя</w:t>
      </w:r>
      <w:r>
        <w:rPr>
          <w:sz w:val="22"/>
          <w:szCs w:val="22"/>
        </w:rPr>
        <w:t xml:space="preserve">, законного представителя)                                                                                            </w:t>
      </w:r>
    </w:p>
    <w:p w:rsidR="009B73A6" w:rsidRDefault="009B73A6" w:rsidP="00647AC1">
      <w:pPr>
        <w:pStyle w:val="NormalWeb"/>
        <w:spacing w:before="0" w:beforeAutospacing="0" w:after="0" w:afterAutospacing="0" w:line="276" w:lineRule="auto"/>
        <w:jc w:val="right"/>
      </w:pPr>
      <w:r>
        <w:rPr>
          <w:rFonts w:cs="Arial"/>
        </w:rPr>
        <w:t>                                                                            </w:t>
      </w:r>
      <w:r>
        <w:t xml:space="preserve">     ________________________________________</w:t>
      </w:r>
    </w:p>
    <w:p w:rsidR="009B73A6" w:rsidRDefault="009B73A6" w:rsidP="00647AC1">
      <w:pPr>
        <w:pStyle w:val="NormalWeb"/>
        <w:tabs>
          <w:tab w:val="left" w:pos="7764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 xml:space="preserve">  </w:t>
      </w:r>
      <w:r>
        <w:tab/>
      </w:r>
    </w:p>
    <w:p w:rsidR="009B73A6" w:rsidRDefault="009B73A6" w:rsidP="008D4F5D">
      <w:pPr>
        <w:pStyle w:val="NormalWeb"/>
        <w:tabs>
          <w:tab w:val="left" w:pos="5376"/>
          <w:tab w:val="left" w:pos="5940"/>
          <w:tab w:val="left" w:pos="7704"/>
          <w:tab w:val="left" w:pos="7968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>________________________________________</w:t>
      </w:r>
    </w:p>
    <w:p w:rsidR="009B73A6" w:rsidRPr="00491AC5" w:rsidRDefault="009B73A6" w:rsidP="00647AC1">
      <w:pPr>
        <w:pStyle w:val="Normal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491AC5">
        <w:rPr>
          <w:sz w:val="22"/>
          <w:szCs w:val="22"/>
        </w:rPr>
        <w:t xml:space="preserve">                                                                                                   (</w:t>
      </w:r>
      <w:r>
        <w:rPr>
          <w:sz w:val="22"/>
          <w:szCs w:val="22"/>
        </w:rPr>
        <w:t xml:space="preserve">адрес, № </w:t>
      </w:r>
      <w:r w:rsidRPr="00491AC5">
        <w:rPr>
          <w:sz w:val="22"/>
          <w:szCs w:val="22"/>
        </w:rPr>
        <w:t>телефон</w:t>
      </w:r>
      <w:r>
        <w:rPr>
          <w:sz w:val="22"/>
          <w:szCs w:val="22"/>
        </w:rPr>
        <w:t>а</w:t>
      </w:r>
      <w:r w:rsidRPr="00491AC5">
        <w:rPr>
          <w:sz w:val="22"/>
          <w:szCs w:val="22"/>
        </w:rPr>
        <w:t>)</w:t>
      </w:r>
    </w:p>
    <w:p w:rsidR="009B73A6" w:rsidRDefault="009B73A6" w:rsidP="00792D35">
      <w:pPr>
        <w:pStyle w:val="NormalWeb"/>
        <w:jc w:val="center"/>
      </w:pPr>
      <w:r>
        <w:t>ЗАЯВЛЕНИЕ</w:t>
      </w:r>
    </w:p>
    <w:p w:rsidR="009B73A6" w:rsidRDefault="009B73A6" w:rsidP="000D1CDA">
      <w:pPr>
        <w:pStyle w:val="NormalWeb"/>
        <w:jc w:val="center"/>
        <w:rPr>
          <w:rFonts w:cs="Arial"/>
        </w:rPr>
      </w:pPr>
      <w:r>
        <w:t>Прошу освободить от родительской платы н</w:t>
      </w:r>
      <w:r w:rsidRPr="00B34B5B">
        <w:t>а организацию питания</w:t>
      </w:r>
      <w:r>
        <w:t xml:space="preserve"> моего ребенка  ______________________________________ «___»__________20____года рождения, обучающегося в_____________________________________________________________________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(</w:t>
      </w:r>
      <w:r w:rsidRPr="00792D35">
        <w:rPr>
          <w:sz w:val="22"/>
          <w:szCs w:val="22"/>
        </w:rPr>
        <w:t>наим</w:t>
      </w:r>
      <w:r>
        <w:rPr>
          <w:sz w:val="22"/>
          <w:szCs w:val="22"/>
        </w:rPr>
        <w:t>енование общеобразовательного учреждения)</w:t>
      </w:r>
    </w:p>
    <w:p w:rsidR="009B73A6" w:rsidRPr="001B7EB5" w:rsidRDefault="009B73A6" w:rsidP="000D1CDA">
      <w:pPr>
        <w:pStyle w:val="NormalWeb"/>
        <w:spacing w:before="0" w:beforeAutospacing="0" w:after="0" w:afterAutospacing="0"/>
        <w:jc w:val="both"/>
      </w:pPr>
      <w:r w:rsidRPr="001B7EB5">
        <w:t>Документы прилагаю</w:t>
      </w:r>
      <w:r>
        <w:t xml:space="preserve"> (нужное подчеркнуть)</w:t>
      </w:r>
      <w:r w:rsidRPr="001B7EB5">
        <w:t>:</w:t>
      </w:r>
    </w:p>
    <w:p w:rsidR="009B73A6" w:rsidRPr="00757B61" w:rsidRDefault="009B73A6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удостоверяющего личность заявителя (паспорт гражданина Российской Федерации);</w:t>
      </w:r>
    </w:p>
    <w:p w:rsidR="009B73A6" w:rsidRPr="00757B61" w:rsidRDefault="009B73A6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B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подтверждающего полномочия законного представителя обучающегося (в случае подачи заявления законным представителем обучающегося);</w:t>
      </w:r>
    </w:p>
    <w:p w:rsidR="009B73A6" w:rsidRPr="00757B61" w:rsidRDefault="009B73A6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B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 о рождении обучающегося;</w:t>
      </w:r>
    </w:p>
    <w:p w:rsidR="009B73A6" w:rsidRDefault="009B73A6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B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выданного военным комиссариатом, подтверждающая, что один из родителей (законных представителей) призван на военную службу по мобилизации;</w:t>
      </w:r>
    </w:p>
    <w:p w:rsidR="009B73A6" w:rsidRDefault="009B73A6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Свидетельство о заключении брака;</w:t>
      </w:r>
    </w:p>
    <w:p w:rsidR="009B73A6" w:rsidRDefault="009B73A6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Свидетельство о смерти;</w:t>
      </w:r>
    </w:p>
    <w:p w:rsidR="009B73A6" w:rsidRPr="00757B61" w:rsidRDefault="009B73A6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Другие документы.</w:t>
      </w:r>
    </w:p>
    <w:p w:rsidR="009B73A6" w:rsidRPr="001B7EB5" w:rsidRDefault="009B73A6" w:rsidP="000D1CD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B7EB5">
        <w:rPr>
          <w:rFonts w:ascii="Times New Roman" w:hAnsi="Times New Roman" w:cs="Times New Roman"/>
          <w:sz w:val="24"/>
          <w:szCs w:val="24"/>
        </w:rPr>
        <w:t xml:space="preserve">Обязуюсь уведомлять образовательное учреждение о наступлении обстоятельств, влекущих отмену </w:t>
      </w:r>
      <w:r>
        <w:rPr>
          <w:rFonts w:ascii="Times New Roman" w:hAnsi="Times New Roman" w:cs="Times New Roman"/>
          <w:sz w:val="24"/>
          <w:szCs w:val="24"/>
        </w:rPr>
        <w:t xml:space="preserve">мер </w:t>
      </w:r>
      <w:r w:rsidRPr="001B7EB5">
        <w:rPr>
          <w:rFonts w:ascii="Times New Roman" w:hAnsi="Times New Roman" w:cs="Times New Roman"/>
          <w:sz w:val="24"/>
          <w:szCs w:val="24"/>
        </w:rPr>
        <w:t>социальной поддержки.</w:t>
      </w:r>
    </w:p>
    <w:p w:rsidR="009B73A6" w:rsidRDefault="009B73A6" w:rsidP="000D1CDA">
      <w:pPr>
        <w:pStyle w:val="NormalWeb"/>
        <w:spacing w:before="0" w:beforeAutospacing="0" w:after="0" w:afterAutospacing="0"/>
        <w:jc w:val="both"/>
      </w:pPr>
      <w:r>
        <w:t xml:space="preserve">       В соответствии с положениями Федерального закона от 27.07.2006 № 152-ФЗ «О персональных данных», даю согласие на обработку представленных мною персональных данных.</w:t>
      </w:r>
    </w:p>
    <w:p w:rsidR="009B73A6" w:rsidRDefault="009B73A6" w:rsidP="000D1CDA">
      <w:pPr>
        <w:pStyle w:val="NormalWeb"/>
        <w:spacing w:before="0" w:beforeAutospacing="0" w:after="0" w:afterAutospacing="0"/>
        <w:jc w:val="both"/>
      </w:pPr>
    </w:p>
    <w:p w:rsidR="009B73A6" w:rsidRDefault="009B73A6" w:rsidP="000D1CDA">
      <w:pPr>
        <w:pStyle w:val="NormalWeb"/>
        <w:spacing w:before="0" w:beforeAutospacing="0" w:after="0" w:afterAutospacing="0"/>
        <w:jc w:val="both"/>
      </w:pPr>
    </w:p>
    <w:p w:rsidR="009B73A6" w:rsidRPr="001839B2" w:rsidRDefault="009B73A6" w:rsidP="00792D35">
      <w:pPr>
        <w:pStyle w:val="NormalWeb"/>
        <w:spacing w:before="0" w:beforeAutospacing="0" w:after="0" w:afterAutospacing="0"/>
        <w:jc w:val="both"/>
        <w:rPr>
          <w:rFonts w:cs="Arial"/>
          <w:sz w:val="22"/>
          <w:szCs w:val="22"/>
        </w:rPr>
      </w:pPr>
      <w:r>
        <w:t xml:space="preserve">   </w:t>
      </w:r>
      <w:r w:rsidRPr="001B7EB5">
        <w:t xml:space="preserve">«____»__________20_____года                       </w:t>
      </w:r>
      <w:r>
        <w:t>__________                            ____</w:t>
      </w:r>
      <w:r w:rsidRPr="001B7EB5">
        <w:t>_______________</w:t>
      </w:r>
      <w:r w:rsidRPr="001839B2">
        <w:rPr>
          <w:sz w:val="22"/>
          <w:szCs w:val="22"/>
        </w:rPr>
        <w:t xml:space="preserve">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</w:p>
    <w:p w:rsidR="009B73A6" w:rsidRPr="001839B2" w:rsidRDefault="009B73A6" w:rsidP="00E66DA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t xml:space="preserve"> </w:t>
      </w:r>
      <w:r>
        <w:tab/>
        <w:t xml:space="preserve">                                                                     </w:t>
      </w:r>
      <w:r>
        <w:rPr>
          <w:sz w:val="22"/>
          <w:szCs w:val="22"/>
        </w:rPr>
        <w:t xml:space="preserve">(подпись)                                </w:t>
      </w:r>
      <w:r w:rsidRPr="001839B2">
        <w:rPr>
          <w:sz w:val="22"/>
          <w:szCs w:val="22"/>
        </w:rPr>
        <w:t>(расшифровка подписи)</w:t>
      </w:r>
    </w:p>
    <w:p w:rsidR="009B73A6" w:rsidRDefault="009B73A6" w:rsidP="00E66DAC">
      <w:pPr>
        <w:tabs>
          <w:tab w:val="center" w:pos="5102"/>
        </w:tabs>
      </w:pPr>
    </w:p>
    <w:p w:rsidR="009B73A6" w:rsidRDefault="009B73A6" w:rsidP="00817FCC"/>
    <w:sectPr w:rsidR="009B73A6" w:rsidSect="001E18DB">
      <w:headerReference w:type="default" r:id="rId7"/>
      <w:footerReference w:type="default" r:id="rId8"/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3A6" w:rsidRDefault="009B73A6" w:rsidP="005620EB">
      <w:pPr>
        <w:spacing w:line="240" w:lineRule="auto"/>
      </w:pPr>
      <w:r>
        <w:separator/>
      </w:r>
    </w:p>
  </w:endnote>
  <w:endnote w:type="continuationSeparator" w:id="1">
    <w:p w:rsidR="009B73A6" w:rsidRDefault="009B73A6" w:rsidP="005620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3A6" w:rsidRDefault="009B73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3A6" w:rsidRDefault="009B73A6" w:rsidP="005620EB">
      <w:pPr>
        <w:spacing w:line="240" w:lineRule="auto"/>
      </w:pPr>
      <w:r>
        <w:separator/>
      </w:r>
    </w:p>
  </w:footnote>
  <w:footnote w:type="continuationSeparator" w:id="1">
    <w:p w:rsidR="009B73A6" w:rsidRDefault="009B73A6" w:rsidP="005620E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3A6" w:rsidRDefault="009B73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B7"/>
    <w:multiLevelType w:val="hybridMultilevel"/>
    <w:tmpl w:val="C71AE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31D9F"/>
    <w:multiLevelType w:val="multilevel"/>
    <w:tmpl w:val="38C6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113BD"/>
    <w:rsid w:val="00040C35"/>
    <w:rsid w:val="000412D3"/>
    <w:rsid w:val="000850E6"/>
    <w:rsid w:val="000911CB"/>
    <w:rsid w:val="000A1B19"/>
    <w:rsid w:val="000D1CDA"/>
    <w:rsid w:val="000D3BA0"/>
    <w:rsid w:val="000D5E84"/>
    <w:rsid w:val="000F09D4"/>
    <w:rsid w:val="00105566"/>
    <w:rsid w:val="00122818"/>
    <w:rsid w:val="00124F4D"/>
    <w:rsid w:val="00165320"/>
    <w:rsid w:val="00165FA7"/>
    <w:rsid w:val="001839B2"/>
    <w:rsid w:val="001A2EBC"/>
    <w:rsid w:val="001B7EB5"/>
    <w:rsid w:val="001C290C"/>
    <w:rsid w:val="001C2E82"/>
    <w:rsid w:val="001D325C"/>
    <w:rsid w:val="001E18DB"/>
    <w:rsid w:val="001F239E"/>
    <w:rsid w:val="00213BBD"/>
    <w:rsid w:val="00221900"/>
    <w:rsid w:val="00251995"/>
    <w:rsid w:val="00252117"/>
    <w:rsid w:val="00273602"/>
    <w:rsid w:val="002742F9"/>
    <w:rsid w:val="0027488E"/>
    <w:rsid w:val="00283A18"/>
    <w:rsid w:val="002937F3"/>
    <w:rsid w:val="002B532B"/>
    <w:rsid w:val="002C436C"/>
    <w:rsid w:val="002C7C0A"/>
    <w:rsid w:val="002E3100"/>
    <w:rsid w:val="00341B90"/>
    <w:rsid w:val="003550D2"/>
    <w:rsid w:val="00361AFA"/>
    <w:rsid w:val="00370333"/>
    <w:rsid w:val="003A2F2D"/>
    <w:rsid w:val="003E0E01"/>
    <w:rsid w:val="003F103C"/>
    <w:rsid w:val="00414A2A"/>
    <w:rsid w:val="00422B3F"/>
    <w:rsid w:val="0042410A"/>
    <w:rsid w:val="00424143"/>
    <w:rsid w:val="004510ED"/>
    <w:rsid w:val="004562F5"/>
    <w:rsid w:val="00472237"/>
    <w:rsid w:val="00491AC5"/>
    <w:rsid w:val="00493957"/>
    <w:rsid w:val="004968A9"/>
    <w:rsid w:val="004A17AD"/>
    <w:rsid w:val="004A5239"/>
    <w:rsid w:val="004F2339"/>
    <w:rsid w:val="00504478"/>
    <w:rsid w:val="005213BA"/>
    <w:rsid w:val="005279B6"/>
    <w:rsid w:val="00540ECE"/>
    <w:rsid w:val="00544218"/>
    <w:rsid w:val="00550DA4"/>
    <w:rsid w:val="00551162"/>
    <w:rsid w:val="005620EB"/>
    <w:rsid w:val="005623C5"/>
    <w:rsid w:val="00580748"/>
    <w:rsid w:val="005944F3"/>
    <w:rsid w:val="005A23BA"/>
    <w:rsid w:val="005B1FB6"/>
    <w:rsid w:val="005B7F2F"/>
    <w:rsid w:val="005C6420"/>
    <w:rsid w:val="005D0D0B"/>
    <w:rsid w:val="005E146C"/>
    <w:rsid w:val="00612EED"/>
    <w:rsid w:val="00627A8A"/>
    <w:rsid w:val="006354F5"/>
    <w:rsid w:val="00647AC1"/>
    <w:rsid w:val="00650741"/>
    <w:rsid w:val="006938CB"/>
    <w:rsid w:val="006D0A14"/>
    <w:rsid w:val="0070056A"/>
    <w:rsid w:val="007172C5"/>
    <w:rsid w:val="00757B61"/>
    <w:rsid w:val="00792D35"/>
    <w:rsid w:val="007D1EC4"/>
    <w:rsid w:val="00817FCC"/>
    <w:rsid w:val="00844582"/>
    <w:rsid w:val="00846283"/>
    <w:rsid w:val="00870624"/>
    <w:rsid w:val="00881D22"/>
    <w:rsid w:val="008A55F7"/>
    <w:rsid w:val="008B42A8"/>
    <w:rsid w:val="008B54F2"/>
    <w:rsid w:val="008C750E"/>
    <w:rsid w:val="008C7948"/>
    <w:rsid w:val="008D4F5D"/>
    <w:rsid w:val="008E0364"/>
    <w:rsid w:val="008E2D80"/>
    <w:rsid w:val="008F5094"/>
    <w:rsid w:val="008F6135"/>
    <w:rsid w:val="009217D0"/>
    <w:rsid w:val="00927A71"/>
    <w:rsid w:val="009572FF"/>
    <w:rsid w:val="00962120"/>
    <w:rsid w:val="00994E90"/>
    <w:rsid w:val="009B71B9"/>
    <w:rsid w:val="009B73A6"/>
    <w:rsid w:val="009E0959"/>
    <w:rsid w:val="009F6D2B"/>
    <w:rsid w:val="00A117A6"/>
    <w:rsid w:val="00A1193F"/>
    <w:rsid w:val="00A163F4"/>
    <w:rsid w:val="00A33F90"/>
    <w:rsid w:val="00A60285"/>
    <w:rsid w:val="00A708AC"/>
    <w:rsid w:val="00AA5B31"/>
    <w:rsid w:val="00AB1E07"/>
    <w:rsid w:val="00B34B5B"/>
    <w:rsid w:val="00B410EB"/>
    <w:rsid w:val="00B47AF2"/>
    <w:rsid w:val="00B63788"/>
    <w:rsid w:val="00BA1175"/>
    <w:rsid w:val="00BB51B9"/>
    <w:rsid w:val="00BC0EA1"/>
    <w:rsid w:val="00C06703"/>
    <w:rsid w:val="00C14927"/>
    <w:rsid w:val="00C643E2"/>
    <w:rsid w:val="00C75440"/>
    <w:rsid w:val="00CA33BC"/>
    <w:rsid w:val="00CB7541"/>
    <w:rsid w:val="00CD19C2"/>
    <w:rsid w:val="00CE26B6"/>
    <w:rsid w:val="00CE5EA1"/>
    <w:rsid w:val="00CF246A"/>
    <w:rsid w:val="00CF2D5E"/>
    <w:rsid w:val="00D15F11"/>
    <w:rsid w:val="00D30A2D"/>
    <w:rsid w:val="00D3292B"/>
    <w:rsid w:val="00D46F29"/>
    <w:rsid w:val="00D54F6C"/>
    <w:rsid w:val="00D66F14"/>
    <w:rsid w:val="00D76945"/>
    <w:rsid w:val="00D956D6"/>
    <w:rsid w:val="00DA0A36"/>
    <w:rsid w:val="00DB2D84"/>
    <w:rsid w:val="00DC35FF"/>
    <w:rsid w:val="00E558CE"/>
    <w:rsid w:val="00E65B5B"/>
    <w:rsid w:val="00E66DAC"/>
    <w:rsid w:val="00E86148"/>
    <w:rsid w:val="00E977D1"/>
    <w:rsid w:val="00EA4BD1"/>
    <w:rsid w:val="00EA77D7"/>
    <w:rsid w:val="00EB0901"/>
    <w:rsid w:val="00EC13CF"/>
    <w:rsid w:val="00EC21B1"/>
    <w:rsid w:val="00EF644B"/>
    <w:rsid w:val="00F00B26"/>
    <w:rsid w:val="00F171DD"/>
    <w:rsid w:val="00F42BEE"/>
    <w:rsid w:val="00F87B61"/>
    <w:rsid w:val="00F94CEA"/>
    <w:rsid w:val="00F954F8"/>
    <w:rsid w:val="00FA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792D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57B61"/>
    <w:pPr>
      <w:ind w:left="720"/>
    </w:pPr>
  </w:style>
  <w:style w:type="paragraph" w:styleId="Header">
    <w:name w:val="header"/>
    <w:basedOn w:val="Normal"/>
    <w:link w:val="HeaderChar"/>
    <w:uiPriority w:val="99"/>
    <w:rsid w:val="005620EB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620EB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620EB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620EB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1103</TotalTime>
  <Pages>4</Pages>
  <Words>1489</Words>
  <Characters>8493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112</cp:revision>
  <cp:lastPrinted>2024-09-10T05:23:00Z</cp:lastPrinted>
  <dcterms:created xsi:type="dcterms:W3CDTF">2022-07-11T07:45:00Z</dcterms:created>
  <dcterms:modified xsi:type="dcterms:W3CDTF">2024-09-12T13:26:00Z</dcterms:modified>
</cp:coreProperties>
</file>